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8565E2" w:rsidRDefault="003C5836">
      <w:pPr>
        <w:rPr>
          <w:rFonts w:ascii="Times New Roman" w:hAnsi="Times New Roman" w:cs="Times New Roman"/>
          <w:b/>
        </w:rPr>
      </w:pPr>
      <w:r w:rsidRPr="008565E2">
        <w:rPr>
          <w:rFonts w:ascii="Times New Roman" w:hAnsi="Times New Roman" w:cs="Times New Roman"/>
          <w:b/>
        </w:rPr>
        <w:t xml:space="preserve">От </w:t>
      </w:r>
      <w:r w:rsidR="008565E2" w:rsidRPr="008565E2">
        <w:rPr>
          <w:rFonts w:ascii="Times New Roman" w:hAnsi="Times New Roman" w:cs="Times New Roman"/>
          <w:b/>
        </w:rPr>
        <w:t xml:space="preserve">  30.01.2018г. </w:t>
      </w:r>
      <w:r w:rsidRPr="008565E2">
        <w:rPr>
          <w:rFonts w:ascii="Times New Roman" w:hAnsi="Times New Roman" w:cs="Times New Roman"/>
          <w:b/>
        </w:rPr>
        <w:t xml:space="preserve"> № </w:t>
      </w:r>
      <w:r w:rsidR="008565E2" w:rsidRPr="008565E2">
        <w:rPr>
          <w:rFonts w:ascii="Times New Roman" w:hAnsi="Times New Roman" w:cs="Times New Roman"/>
          <w:b/>
        </w:rPr>
        <w:t xml:space="preserve"> 13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№178-ФЗ 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Правительства РФ от 12.08.2002г.  № 585, 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 xml:space="preserve">Соглашения о передаче и </w:t>
      </w:r>
      <w:proofErr w:type="gramStart"/>
      <w:r w:rsidR="007F0519" w:rsidRPr="00A2658F">
        <w:rPr>
          <w:rFonts w:ascii="Times New Roman" w:hAnsi="Times New Roman" w:cs="Times New Roman"/>
          <w:sz w:val="24"/>
        </w:rPr>
        <w:t>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="00F82354" w:rsidRPr="00A2658F">
        <w:rPr>
          <w:rFonts w:ascii="Times New Roman" w:hAnsi="Times New Roman" w:cs="Times New Roman"/>
          <w:sz w:val="24"/>
        </w:rPr>
        <w:t>и отчета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 xml:space="preserve">оценщика </w:t>
      </w:r>
      <w:r w:rsidR="005464AD">
        <w:rPr>
          <w:rFonts w:ascii="Times New Roman" w:hAnsi="Times New Roman" w:cs="Times New Roman"/>
          <w:sz w:val="24"/>
        </w:rPr>
        <w:t xml:space="preserve">                               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3253-17</w:t>
      </w:r>
      <w:r w:rsidR="0035308C" w:rsidRPr="00A2658F">
        <w:rPr>
          <w:rFonts w:ascii="Times New Roman" w:hAnsi="Times New Roman" w:cs="Times New Roman"/>
          <w:sz w:val="24"/>
        </w:rPr>
        <w:t>-1</w:t>
      </w:r>
      <w:r w:rsidR="00A2658F">
        <w:rPr>
          <w:rFonts w:ascii="Times New Roman" w:hAnsi="Times New Roman" w:cs="Times New Roman"/>
          <w:sz w:val="24"/>
        </w:rPr>
        <w:t>5</w:t>
      </w:r>
      <w:r w:rsidR="0035308C" w:rsidRPr="00A2658F">
        <w:rPr>
          <w:rFonts w:ascii="Times New Roman" w:hAnsi="Times New Roman" w:cs="Times New Roman"/>
          <w:sz w:val="24"/>
        </w:rPr>
        <w:t>0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35308C" w:rsidRPr="00A2658F">
        <w:rPr>
          <w:rFonts w:ascii="Times New Roman" w:hAnsi="Times New Roman" w:cs="Times New Roman"/>
          <w:sz w:val="24"/>
        </w:rPr>
        <w:t>2</w:t>
      </w:r>
      <w:r w:rsidR="00A2658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35308C" w:rsidRPr="00A2658F">
        <w:rPr>
          <w:rFonts w:ascii="Times New Roman" w:hAnsi="Times New Roman" w:cs="Times New Roman"/>
          <w:sz w:val="24"/>
        </w:rPr>
        <w:t>12</w:t>
      </w:r>
      <w:r w:rsidRPr="00A2658F">
        <w:rPr>
          <w:rFonts w:ascii="Times New Roman" w:hAnsi="Times New Roman" w:cs="Times New Roman"/>
          <w:sz w:val="24"/>
        </w:rPr>
        <w:t>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35308C" w:rsidRPr="00A2658F">
        <w:rPr>
          <w:rFonts w:ascii="Times New Roman" w:hAnsi="Times New Roman" w:cs="Times New Roman"/>
          <w:sz w:val="24"/>
        </w:rPr>
        <w:t>определении</w:t>
      </w:r>
      <w:r w:rsidRPr="00A2658F">
        <w:rPr>
          <w:rFonts w:ascii="Times New Roman" w:hAnsi="Times New Roman" w:cs="Times New Roman"/>
          <w:sz w:val="24"/>
        </w:rPr>
        <w:t xml:space="preserve"> рыночной стоимости </w:t>
      </w:r>
      <w:r w:rsidR="005464AD">
        <w:rPr>
          <w:rFonts w:ascii="Times New Roman" w:hAnsi="Times New Roman" w:cs="Times New Roman"/>
          <w:sz w:val="24"/>
        </w:rPr>
        <w:t>3-х нежилых встроенных помещений, расположенных в здании по адресу:</w:t>
      </w:r>
      <w:proofErr w:type="gramEnd"/>
      <w:r w:rsidR="00AE0D40" w:rsidRPr="00A2658F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>Брянская область,</w:t>
      </w:r>
      <w:r w:rsidR="00ED00E4"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2658F">
        <w:rPr>
          <w:rFonts w:ascii="Times New Roman" w:hAnsi="Times New Roman" w:cs="Times New Roman"/>
          <w:sz w:val="24"/>
        </w:rPr>
        <w:t>г</w:t>
      </w:r>
      <w:proofErr w:type="gramEnd"/>
      <w:r w:rsidRPr="00A2658F">
        <w:rPr>
          <w:rFonts w:ascii="Times New Roman" w:hAnsi="Times New Roman" w:cs="Times New Roman"/>
          <w:sz w:val="24"/>
        </w:rPr>
        <w:t>. Унеча,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 w:rsidR="005464AD"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 w:rsidR="005464AD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30.01.2018г.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8565E2">
        <w:rPr>
          <w:rFonts w:ascii="Times New Roman" w:hAnsi="Times New Roman" w:cs="Times New Roman"/>
          <w:sz w:val="24"/>
        </w:rPr>
        <w:t>13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Не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жилое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>, этаж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757792" w:rsidRPr="00954830"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площадь </w:t>
            </w:r>
            <w:r w:rsidR="00954830">
              <w:rPr>
                <w:rFonts w:ascii="Times New Roman" w:hAnsi="Times New Roman" w:cs="Times New Roman"/>
                <w:sz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954830"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Pr="00954830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7F7AA7">
              <w:rPr>
                <w:rFonts w:ascii="Times New Roman" w:hAnsi="Times New Roman" w:cs="Times New Roman"/>
                <w:sz w:val="24"/>
              </w:rPr>
              <w:t>160201:295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Октябрьская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</w:p>
          <w:p w:rsidR="001A4A89" w:rsidRDefault="00757792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 xml:space="preserve">3, </w:t>
            </w:r>
            <w:proofErr w:type="spellStart"/>
            <w:r w:rsidR="00954830" w:rsidRPr="00954830"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 w:rsidR="00954830" w:rsidRPr="00954830">
              <w:rPr>
                <w:rFonts w:ascii="Times New Roman" w:hAnsi="Times New Roman" w:cs="Times New Roman"/>
                <w:sz w:val="24"/>
              </w:rPr>
              <w:t>. 1</w:t>
            </w:r>
          </w:p>
          <w:p w:rsidR="009C0175" w:rsidRPr="00954830" w:rsidRDefault="009C0175" w:rsidP="00954830">
            <w:pPr>
              <w:pStyle w:val="aa"/>
              <w:jc w:val="center"/>
              <w:rPr>
                <w:lang w:eastAsia="ar-SA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1,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21,8 кв.м.,</w:t>
            </w:r>
          </w:p>
          <w:p w:rsidR="00954830" w:rsidRPr="00954830" w:rsidRDefault="00954830" w:rsidP="007F7AA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32:27:0160201:297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7F7AA7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, этаж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19,8 кв.м.,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32:27:0160201:316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7</w:t>
            </w:r>
          </w:p>
          <w:p w:rsidR="009C0175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8565E2">
        <w:rPr>
          <w:rFonts w:ascii="Times New Roman" w:hAnsi="Times New Roman" w:cs="Times New Roman"/>
          <w:sz w:val="24"/>
        </w:rPr>
        <w:t xml:space="preserve">30.01.2018г.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8565E2">
        <w:rPr>
          <w:rFonts w:ascii="Times New Roman" w:hAnsi="Times New Roman" w:cs="Times New Roman"/>
          <w:sz w:val="24"/>
        </w:rPr>
        <w:t>13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36104" w:rsidRPr="00E36104" w:rsidRDefault="00E3610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58511F"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(руб.)  продажи  муниципального имущества  на основании  отчета № 3253-17-150 от 25.12.2017г. об определении рыночной стоимости 3-х нежилых встроенных помещений, расположенных в здании по адресу: 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г. Унеча, ул. Октябрьская, д. 3</w:t>
            </w:r>
          </w:p>
          <w:p w:rsidR="00FC13B7" w:rsidRPr="004434E8" w:rsidRDefault="00FC13B7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58511F">
        <w:trPr>
          <w:trHeight w:val="1111"/>
        </w:trPr>
        <w:tc>
          <w:tcPr>
            <w:tcW w:w="567" w:type="dxa"/>
          </w:tcPr>
          <w:p w:rsidR="00FC13B7" w:rsidRPr="004B4CBE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21,3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</w:t>
            </w:r>
            <w:proofErr w:type="gramEnd"/>
          </w:p>
          <w:p w:rsidR="000E0CA2" w:rsidRPr="00A72164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4B4C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250 700,0 (без учета НДС)</w:t>
            </w:r>
          </w:p>
        </w:tc>
        <w:tc>
          <w:tcPr>
            <w:tcW w:w="2126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12 535,0</w:t>
            </w:r>
          </w:p>
        </w:tc>
        <w:tc>
          <w:tcPr>
            <w:tcW w:w="2127" w:type="dxa"/>
          </w:tcPr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0543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50 140,0</w:t>
            </w:r>
          </w:p>
        </w:tc>
      </w:tr>
      <w:tr w:rsidR="00FC13B7" w:rsidRPr="006D4305" w:rsidTr="0058511F">
        <w:trPr>
          <w:trHeight w:val="1111"/>
        </w:trPr>
        <w:tc>
          <w:tcPr>
            <w:tcW w:w="567" w:type="dxa"/>
          </w:tcPr>
          <w:p w:rsidR="00FC13B7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10" w:type="dxa"/>
          </w:tcPr>
          <w:p w:rsidR="00FC13B7" w:rsidRPr="00A72164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21,8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320 000,0 (без учета НДС)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16 000,0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64 000,0</w:t>
            </w:r>
          </w:p>
        </w:tc>
      </w:tr>
      <w:tr w:rsidR="00FC13B7" w:rsidRPr="006D4305" w:rsidTr="0058511F">
        <w:trPr>
          <w:trHeight w:val="1111"/>
        </w:trPr>
        <w:tc>
          <w:tcPr>
            <w:tcW w:w="567" w:type="dxa"/>
          </w:tcPr>
          <w:p w:rsidR="00FC13B7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10" w:type="dxa"/>
          </w:tcPr>
          <w:p w:rsidR="00FC13B7" w:rsidRDefault="00FC13B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19,8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  <w:p w:rsidR="00FC13B7" w:rsidRPr="00A72164" w:rsidRDefault="00FC13B7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3,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307BB"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</w:p>
          <w:p w:rsidR="000E0CA2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3D27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388 000,0 (без учета НДС)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19 400,0</w:t>
            </w:r>
          </w:p>
        </w:tc>
        <w:tc>
          <w:tcPr>
            <w:tcW w:w="2127" w:type="dxa"/>
          </w:tcPr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C13B7" w:rsidRPr="004434E8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77 600,0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43A2"/>
    <w:rsid w:val="00061065"/>
    <w:rsid w:val="00067418"/>
    <w:rsid w:val="00070BD0"/>
    <w:rsid w:val="00082D98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91496"/>
    <w:rsid w:val="003919F9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342EA"/>
    <w:rsid w:val="004434E8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02BA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0175"/>
    <w:rsid w:val="009C6EA4"/>
    <w:rsid w:val="009D3669"/>
    <w:rsid w:val="009D3970"/>
    <w:rsid w:val="009E0784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57BE"/>
    <w:rsid w:val="00C8246F"/>
    <w:rsid w:val="00C8289E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22267"/>
    <w:rsid w:val="00D26B9F"/>
    <w:rsid w:val="00D307BB"/>
    <w:rsid w:val="00D3759D"/>
    <w:rsid w:val="00D9174D"/>
    <w:rsid w:val="00D9750C"/>
    <w:rsid w:val="00DB50A2"/>
    <w:rsid w:val="00DB5503"/>
    <w:rsid w:val="00DC7391"/>
    <w:rsid w:val="00DC7EBF"/>
    <w:rsid w:val="00DE7CD3"/>
    <w:rsid w:val="00DF220A"/>
    <w:rsid w:val="00E12FCF"/>
    <w:rsid w:val="00E217E0"/>
    <w:rsid w:val="00E36104"/>
    <w:rsid w:val="00E4302F"/>
    <w:rsid w:val="00E5149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576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43</cp:revision>
  <cp:lastPrinted>2018-01-15T12:42:00Z</cp:lastPrinted>
  <dcterms:created xsi:type="dcterms:W3CDTF">2015-08-18T10:35:00Z</dcterms:created>
  <dcterms:modified xsi:type="dcterms:W3CDTF">2018-02-02T05:58:00Z</dcterms:modified>
</cp:coreProperties>
</file>